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0E04D1C0" w:rsidR="004E4ED0" w:rsidRPr="002F3BE0" w:rsidRDefault="00553881" w:rsidP="00C26CDB">
            <w:pPr>
              <w:rPr>
                <w:b/>
                <w:bCs w:val="0"/>
              </w:rPr>
            </w:pPr>
            <w:r w:rsidRPr="00553881">
              <w:rPr>
                <w:b/>
                <w:bCs w:val="0"/>
              </w:rPr>
              <w:t>11415-2026 – Durchführung der Sachverständigen-Prüfung an überwachungsbedürftigen Druckbehältern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3789"/>
        <w:gridCol w:w="983"/>
        <w:gridCol w:w="1850"/>
        <w:gridCol w:w="1816"/>
      </w:tblGrid>
      <w:tr w:rsidR="00C336B6" w:rsidRPr="00864BA7" w14:paraId="5AF1BF48" w14:textId="77777777" w:rsidTr="00DB5571">
        <w:tc>
          <w:tcPr>
            <w:tcW w:w="766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789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3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50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6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DB5571" w:rsidRPr="00864BA7" w14:paraId="452152C2" w14:textId="77777777" w:rsidTr="00B25198">
        <w:trPr>
          <w:trHeight w:val="1211"/>
        </w:trPr>
        <w:tc>
          <w:tcPr>
            <w:tcW w:w="9204" w:type="dxa"/>
            <w:gridSpan w:val="5"/>
            <w:vAlign w:val="center"/>
          </w:tcPr>
          <w:p w14:paraId="57146987" w14:textId="1594E0EE" w:rsidR="00DB5571" w:rsidRPr="00864BA7" w:rsidRDefault="00DB5571" w:rsidP="00A914EB">
            <w:r>
              <w:t>Bitte den Angebotsvergleichspreis aus Anlage 1 übernehmen.</w:t>
            </w:r>
          </w:p>
        </w:tc>
      </w:tr>
      <w:tr w:rsidR="00C336B6" w:rsidRPr="00864BA7" w14:paraId="4BA21D67" w14:textId="77777777" w:rsidTr="00DB5571">
        <w:trPr>
          <w:trHeight w:val="397"/>
        </w:trPr>
        <w:tc>
          <w:tcPr>
            <w:tcW w:w="7388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6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DB5571">
        <w:trPr>
          <w:trHeight w:val="397"/>
        </w:trPr>
        <w:tc>
          <w:tcPr>
            <w:tcW w:w="7388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6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DB5571">
        <w:trPr>
          <w:trHeight w:val="397"/>
        </w:trPr>
        <w:tc>
          <w:tcPr>
            <w:tcW w:w="7388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6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024FA0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024FA0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024FA0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024FA0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024FA0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024FA0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024FA0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DB5571">
                      <w:fldChar w:fldCharType="begin"/>
                    </w:r>
                    <w:r w:rsidR="00DB5571">
                      <w:instrText>NUMPAGES  \* Arabic  \* MERGEFORMAT</w:instrText>
                    </w:r>
                    <w:r w:rsidR="00DB557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DB5571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DB5571">
                      <w:fldChar w:fldCharType="begin"/>
                    </w:r>
                    <w:r w:rsidR="00DB5571">
                      <w:instrText>NUMPAGES  \* Arabic  \* MERGEFORMAT</w:instrText>
                    </w:r>
                    <w:r w:rsidR="00DB557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DB557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fldSimple w:instr="NUMPAGES  \* Arabic  \* MERGEFORMAT">
                            <w:r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DB5571">
                      <w:fldChar w:fldCharType="begin"/>
                    </w:r>
                    <w:r w:rsidR="00DB5571">
                      <w:instrText>NUMPAGES  \* Arabic  \* MERGEFORMAT</w:instrText>
                    </w:r>
                    <w:r w:rsidR="00DB5571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DB5571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UhRCKDKnT+kP/ZVmBxnb/txIhf0+SI1w+OQlwfMDt6qUqvAcLymQzyZ5nUAuXD5NP1vlOduRlmZs4SqyerOgkw==" w:salt="JGEEYZhSDVkBYcnZOe2ZKg=="/>
  <w:defaultTabStop w:val="708"/>
  <w:hyphenationZone w:val="425"/>
  <w:doNotHyphenateCaps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24FA0"/>
    <w:rsid w:val="00044422"/>
    <w:rsid w:val="0005609B"/>
    <w:rsid w:val="00062BA4"/>
    <w:rsid w:val="00064AAF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881"/>
    <w:rsid w:val="00553F79"/>
    <w:rsid w:val="00563932"/>
    <w:rsid w:val="005806DC"/>
    <w:rsid w:val="00583939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64923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26622"/>
    <w:rsid w:val="00936532"/>
    <w:rsid w:val="00940213"/>
    <w:rsid w:val="00957ACA"/>
    <w:rsid w:val="009927FC"/>
    <w:rsid w:val="009A142C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2653D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2CFC"/>
    <w:rsid w:val="00D3489E"/>
    <w:rsid w:val="00D7393C"/>
    <w:rsid w:val="00D756F3"/>
    <w:rsid w:val="00D853A1"/>
    <w:rsid w:val="00D961CF"/>
    <w:rsid w:val="00DA3F88"/>
    <w:rsid w:val="00DB5571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44422"/>
    <w:rsid w:val="000F7EF6"/>
    <w:rsid w:val="001C0344"/>
    <w:rsid w:val="00586EE9"/>
    <w:rsid w:val="008124FB"/>
    <w:rsid w:val="00926622"/>
    <w:rsid w:val="00A13152"/>
    <w:rsid w:val="00A20148"/>
    <w:rsid w:val="00D756F3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637</Words>
  <Characters>4830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 – Stand 03/2025</vt:lpstr>
    </vt:vector>
  </TitlesOfParts>
  <Company>Universität Leipzig</Company>
  <LinksUpToDate>false</LinksUpToDate>
  <CharactersWithSpaces>5457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Dorn, Christin</cp:lastModifiedBy>
  <cp:revision>2</cp:revision>
  <cp:lastPrinted>2003-01-22T14:27:00Z</cp:lastPrinted>
  <dcterms:created xsi:type="dcterms:W3CDTF">2026-06-01T13:50:00Z</dcterms:created>
  <dcterms:modified xsi:type="dcterms:W3CDTF">2026-06-01T13:50:00Z</dcterms:modified>
</cp:coreProperties>
</file>